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D3751" w14:textId="77777777" w:rsidR="000A60B9" w:rsidRDefault="000A60B9" w:rsidP="000A60B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SHIPTON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14:paraId="7490012E" w14:textId="77777777" w:rsidR="000A60B9" w:rsidRDefault="000A60B9" w:rsidP="000A60B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Salisbury. Husbandman.</w:t>
      </w:r>
    </w:p>
    <w:p w14:paraId="538A2B22" w14:textId="77777777" w:rsidR="000A60B9" w:rsidRDefault="000A60B9" w:rsidP="000A60B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6A5A711" w14:textId="77777777" w:rsidR="000A60B9" w:rsidRDefault="000A60B9" w:rsidP="000A60B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C0730B6" w14:textId="77777777" w:rsidR="000A60B9" w:rsidRDefault="000A60B9" w:rsidP="000A60B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1421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Davy of Amesbury, Wiltshire(q.v.), brought a plaint of debt against him, </w:t>
      </w:r>
    </w:p>
    <w:p w14:paraId="4AE48192" w14:textId="77777777" w:rsidR="000A60B9" w:rsidRDefault="000A60B9" w:rsidP="000A60B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Henry Hull of Newbury(q.v.), John Castell of Huish, Wiltshire(q.v.), and</w:t>
      </w:r>
    </w:p>
    <w:p w14:paraId="3B4B9482" w14:textId="77777777" w:rsidR="000A60B9" w:rsidRDefault="000A60B9" w:rsidP="000A60B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John More of Abingdon, Berkshire(q.v.).</w:t>
      </w:r>
    </w:p>
    <w:p w14:paraId="5D8D0A3A" w14:textId="77777777" w:rsidR="000A60B9" w:rsidRDefault="000A60B9" w:rsidP="000A60B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9B1A7F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https://waalt.uh.edu/index.php/CP40/641:_A-J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)</w:t>
      </w:r>
    </w:p>
    <w:p w14:paraId="06CE4C75" w14:textId="77777777" w:rsidR="000A60B9" w:rsidRDefault="000A60B9" w:rsidP="000A60B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357E1DF" w14:textId="77777777" w:rsidR="000A60B9" w:rsidRDefault="000A60B9" w:rsidP="000A60B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D80F8C9" w14:textId="77777777" w:rsidR="000A60B9" w:rsidRDefault="000A60B9" w:rsidP="000A60B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July 2022</w:t>
      </w:r>
    </w:p>
    <w:p w14:paraId="6791CC7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B5E35" w14:textId="77777777" w:rsidR="000A60B9" w:rsidRDefault="000A60B9" w:rsidP="009139A6">
      <w:r>
        <w:separator/>
      </w:r>
    </w:p>
  </w:endnote>
  <w:endnote w:type="continuationSeparator" w:id="0">
    <w:p w14:paraId="553B71A5" w14:textId="77777777" w:rsidR="000A60B9" w:rsidRDefault="000A60B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93CF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C28E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2CDF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EFC07" w14:textId="77777777" w:rsidR="000A60B9" w:rsidRDefault="000A60B9" w:rsidP="009139A6">
      <w:r>
        <w:separator/>
      </w:r>
    </w:p>
  </w:footnote>
  <w:footnote w:type="continuationSeparator" w:id="0">
    <w:p w14:paraId="054AC702" w14:textId="77777777" w:rsidR="000A60B9" w:rsidRDefault="000A60B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E17E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6BA3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BB86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0B9"/>
    <w:rsid w:val="000666E0"/>
    <w:rsid w:val="000A60B9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98F96"/>
  <w15:chartTrackingRefBased/>
  <w15:docId w15:val="{501A80B0-DCB6-4165-A5A1-0B16F098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A60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41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2022-07-08T07:54:00Z</dcterms:created>
  <dcterms:modified xsi:type="dcterms:W3CDTF">2022-07-08T07:54:00Z</dcterms:modified>
</cp:coreProperties>
</file>